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FA7" w:rsidRDefault="008D2FA7" w:rsidP="008D2F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BAYGGE</w:t>
      </w:r>
      <w:r>
        <w:rPr>
          <w:rFonts w:ascii="Times New Roman" w:hAnsi="Times New Roman" w:cs="Times New Roman"/>
          <w:sz w:val="24"/>
          <w:szCs w:val="24"/>
        </w:rPr>
        <w:t xml:space="preserve">      (fl.1432)</w:t>
      </w:r>
    </w:p>
    <w:p w:rsidR="008D2FA7" w:rsidRDefault="008D2FA7" w:rsidP="008D2F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2FA7" w:rsidRDefault="008D2FA7" w:rsidP="008D2F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2FA7" w:rsidRDefault="008D2FA7" w:rsidP="008D2F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John, junior(q.v.).    (“Exeter Freemen” p.48)</w:t>
      </w:r>
    </w:p>
    <w:p w:rsidR="008D2FA7" w:rsidRDefault="008D2FA7" w:rsidP="008D2F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2FA7" w:rsidRDefault="008D2FA7" w:rsidP="008D2F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2FA7" w:rsidRDefault="008D2FA7" w:rsidP="008D2F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Sep.1432</w:t>
      </w:r>
      <w:r>
        <w:rPr>
          <w:rFonts w:ascii="Times New Roman" w:hAnsi="Times New Roman" w:cs="Times New Roman"/>
          <w:sz w:val="24"/>
          <w:szCs w:val="24"/>
        </w:rPr>
        <w:tab/>
        <w:t>John, junior(q.v.), became a Freeman by succession.  (ibid.)</w:t>
      </w:r>
    </w:p>
    <w:p w:rsidR="008D2FA7" w:rsidRDefault="008D2FA7" w:rsidP="008D2F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2FA7" w:rsidRDefault="008D2FA7" w:rsidP="008D2F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2FA7" w:rsidRDefault="008D2FA7" w:rsidP="008D2F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FA7" w:rsidRDefault="008D2FA7" w:rsidP="00564E3C">
      <w:pPr>
        <w:spacing w:after="0" w:line="240" w:lineRule="auto"/>
      </w:pPr>
      <w:r>
        <w:separator/>
      </w:r>
    </w:p>
  </w:endnote>
  <w:endnote w:type="continuationSeparator" w:id="0">
    <w:p w:rsidR="008D2FA7" w:rsidRDefault="008D2FA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D2FA7">
      <w:rPr>
        <w:rFonts w:ascii="Times New Roman" w:hAnsi="Times New Roman" w:cs="Times New Roman"/>
        <w:noProof/>
        <w:sz w:val="24"/>
        <w:szCs w:val="24"/>
      </w:rPr>
      <w:t>14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FA7" w:rsidRDefault="008D2FA7" w:rsidP="00564E3C">
      <w:pPr>
        <w:spacing w:after="0" w:line="240" w:lineRule="auto"/>
      </w:pPr>
      <w:r>
        <w:separator/>
      </w:r>
    </w:p>
  </w:footnote>
  <w:footnote w:type="continuationSeparator" w:id="0">
    <w:p w:rsidR="008D2FA7" w:rsidRDefault="008D2FA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FA7"/>
    <w:rsid w:val="00372DC6"/>
    <w:rsid w:val="00564E3C"/>
    <w:rsid w:val="0064591D"/>
    <w:rsid w:val="008D2FA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62EC05-7A31-44A1-8233-7A5E6C354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2015-12-14T22:42:00Z</dcterms:created>
  <dcterms:modified xsi:type="dcterms:W3CDTF">2015-12-14T22:44:00Z</dcterms:modified>
</cp:coreProperties>
</file>